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36" w:rsidRDefault="00FB3D36" w:rsidP="00FB3D3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无犯罪记录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B3D3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B3D3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76A3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B3D3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36" w:rsidRDefault="00FB3D36">
            <w:pPr>
              <w:rPr>
                <w:rFonts w:cs="Times New Roman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B3D36" w:rsidRDefault="00FB3D36">
            <w:pPr>
              <w:rPr>
                <w:rFonts w:cs="Times New Roman"/>
              </w:rPr>
            </w:pPr>
            <w:r w:rsidRPr="00587AC8"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B3D3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申请人户籍所在地派出所出具的无犯罪记录证明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B3D3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B3D36" w:rsidRDefault="00FB3D36" w:rsidP="002030B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FB3D3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FB3D3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FB3D3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B3D3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D36" w:rsidRDefault="00FB3D3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D36" w:rsidRDefault="00FB3D3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B3D36" w:rsidRPr="00412996" w:rsidRDefault="00FB3D36">
      <w:pPr>
        <w:rPr>
          <w:rFonts w:cs="Times New Roman"/>
        </w:rPr>
      </w:pPr>
    </w:p>
    <w:sectPr w:rsidR="00FB3D36" w:rsidRPr="0041299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D36" w:rsidRDefault="00FB3D36" w:rsidP="0041299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B3D36" w:rsidRDefault="00FB3D36" w:rsidP="0041299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D36" w:rsidRDefault="00FB3D36" w:rsidP="0041299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B3D36" w:rsidRDefault="00FB3D36" w:rsidP="0041299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B2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475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139E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272F"/>
    <w:rsid w:val="001F6B26"/>
    <w:rsid w:val="001F72C0"/>
    <w:rsid w:val="001F741D"/>
    <w:rsid w:val="002030BA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0F27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51CF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1B20"/>
    <w:rsid w:val="00582041"/>
    <w:rsid w:val="00582618"/>
    <w:rsid w:val="0058355C"/>
    <w:rsid w:val="00583D80"/>
    <w:rsid w:val="005840F8"/>
    <w:rsid w:val="00584168"/>
    <w:rsid w:val="0058573F"/>
    <w:rsid w:val="00587AC8"/>
    <w:rsid w:val="00587E8B"/>
    <w:rsid w:val="00590557"/>
    <w:rsid w:val="005943C7"/>
    <w:rsid w:val="00595A8D"/>
    <w:rsid w:val="0059699F"/>
    <w:rsid w:val="005A0791"/>
    <w:rsid w:val="005A0BDF"/>
    <w:rsid w:val="005A1AF5"/>
    <w:rsid w:val="005A6A3D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186F"/>
    <w:rsid w:val="00602BEF"/>
    <w:rsid w:val="00603447"/>
    <w:rsid w:val="00605EAD"/>
    <w:rsid w:val="00606F5E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251F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3D8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76A3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11F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59EB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91C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28F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3D36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99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1299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299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1299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29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93</Words>
  <Characters>535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2018-07-21T11:28:00Z</dcterms:created>
  <dcterms:modified xsi:type="dcterms:W3CDTF">2018-08-04T05:53:00Z</dcterms:modified>
</cp:coreProperties>
</file>